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24587" w:rsidRPr="00324587" w:rsidRDefault="00324587">
      <w:pPr>
        <w:rPr>
          <w:b/>
        </w:rPr>
      </w:pPr>
      <w:r w:rsidRPr="00324587">
        <w:rPr>
          <w:b/>
        </w:rPr>
        <w:t>Climate change impact (Grey shows high impact)</w:t>
      </w:r>
    </w:p>
    <w:p w:rsidR="00361EF7" w:rsidRDefault="00324587">
      <w:r>
        <w:rPr>
          <w:noProof/>
          <w:lang w:eastAsia="en-GB"/>
        </w:rPr>
        <w:drawing>
          <wp:inline distT="0" distB="0" distL="0" distR="0" wp14:anchorId="027E6F1C" wp14:editId="3721433C">
            <wp:extent cx="8490857" cy="5379085"/>
            <wp:effectExtent l="0" t="0" r="571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760" t="5146" r="18758" b="9996"/>
                    <a:stretch/>
                  </pic:blipFill>
                  <pic:spPr bwMode="auto">
                    <a:xfrm>
                      <a:off x="0" y="0"/>
                      <a:ext cx="8499699" cy="53846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4587" w:rsidRPr="00324587" w:rsidRDefault="00324587">
      <w:pPr>
        <w:rPr>
          <w:b/>
        </w:rPr>
      </w:pPr>
      <w:bookmarkStart w:id="0" w:name="_GoBack"/>
      <w:r w:rsidRPr="00324587">
        <w:rPr>
          <w:b/>
        </w:rPr>
        <w:lastRenderedPageBreak/>
        <w:t>Soil type:</w:t>
      </w:r>
    </w:p>
    <w:bookmarkEnd w:id="0"/>
    <w:p w:rsidR="00324587" w:rsidRDefault="00324587">
      <w:r>
        <w:rPr>
          <w:noProof/>
          <w:lang w:eastAsia="en-GB"/>
        </w:rPr>
        <w:drawing>
          <wp:inline distT="0" distB="0" distL="0" distR="0" wp14:anchorId="7F43B7B7" wp14:editId="742B4580">
            <wp:extent cx="7540831" cy="4913068"/>
            <wp:effectExtent l="0" t="0" r="3175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9832" t="16915" r="18928" b="12149"/>
                    <a:stretch/>
                  </pic:blipFill>
                  <pic:spPr bwMode="auto">
                    <a:xfrm>
                      <a:off x="0" y="0"/>
                      <a:ext cx="7551048" cy="4919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24587" w:rsidSect="00324587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4587"/>
    <w:rsid w:val="000219C3"/>
    <w:rsid w:val="00324587"/>
    <w:rsid w:val="00361E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21D1457"/>
  <w15:chartTrackingRefBased/>
  <w15:docId w15:val="{80A55F10-87E9-4116-8897-B3D0DFA1F7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55CE2E55</Template>
  <TotalTime>3</TotalTime>
  <Pages>2</Pages>
  <Words>9</Words>
  <Characters>53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RM</Company>
  <LinksUpToDate>false</LinksUpToDate>
  <CharactersWithSpaces>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Rebecca Howard</dc:creator>
  <cp:keywords/>
  <dc:description/>
  <cp:lastModifiedBy>Rebecca Howard</cp:lastModifiedBy>
  <cp:revision>1</cp:revision>
  <dcterms:created xsi:type="dcterms:W3CDTF">2020-03-13T10:27:00Z</dcterms:created>
  <dcterms:modified xsi:type="dcterms:W3CDTF">2020-03-13T10:30:00Z</dcterms:modified>
</cp:coreProperties>
</file>